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6D8" w:rsidRDefault="008D36D8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8D36D8" w:rsidRPr="00237778" w:rsidRDefault="008D36D8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8D36D8" w:rsidRPr="00237778" w:rsidRDefault="008D36D8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8D36D8" w:rsidRPr="004B444B" w:rsidRDefault="008D36D8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8D36D8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8D36D8" w:rsidRPr="004B444B" w:rsidRDefault="008D36D8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8D36D8" w:rsidRDefault="008D36D8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8D36D8" w:rsidRPr="00E61551" w:rsidRDefault="008D36D8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8D36D8" w:rsidRPr="0060755A" w:rsidRDefault="008D36D8" w:rsidP="00275863">
      <w:pPr>
        <w:suppressAutoHyphens w:val="0"/>
        <w:autoSpaceDN w:val="0"/>
        <w:adjustRightInd w:val="0"/>
        <w:spacing w:after="160" w:line="254" w:lineRule="auto"/>
        <w:jc w:val="center"/>
        <w:rPr>
          <w:i/>
          <w:color w:val="auto"/>
          <w:lang w:eastAsia="pl-PL"/>
        </w:rPr>
      </w:pPr>
      <w:r w:rsidRPr="0060755A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60755A">
        <w:rPr>
          <w:b/>
          <w:bCs/>
          <w:color w:val="auto"/>
          <w:lang w:eastAsia="pl-PL"/>
        </w:rPr>
        <w:t>„</w:t>
      </w:r>
      <w:bookmarkEnd w:id="0"/>
      <w:r>
        <w:rPr>
          <w:b/>
          <w:color w:val="auto"/>
          <w:sz w:val="32"/>
          <w:szCs w:val="32"/>
        </w:rPr>
        <w:t xml:space="preserve">Adaptacja pomieszczeń Sali wiejskiej na salę fitness </w:t>
      </w:r>
      <w:r>
        <w:rPr>
          <w:b/>
          <w:color w:val="auto"/>
          <w:sz w:val="32"/>
          <w:szCs w:val="32"/>
        </w:rPr>
        <w:br/>
        <w:t>w Lasocicach</w:t>
      </w:r>
      <w:r w:rsidRPr="0060755A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60755A">
        <w:rPr>
          <w:i/>
          <w:color w:val="auto"/>
          <w:sz w:val="28"/>
          <w:szCs w:val="28"/>
          <w:lang w:eastAsia="pl-PL"/>
        </w:rPr>
        <w:t>,</w:t>
      </w:r>
      <w:r w:rsidRPr="0060755A">
        <w:rPr>
          <w:i/>
          <w:color w:val="auto"/>
          <w:lang w:eastAsia="pl-PL"/>
        </w:rPr>
        <w:t xml:space="preserve"> </w:t>
      </w:r>
    </w:p>
    <w:p w:rsidR="008D36D8" w:rsidRPr="00275863" w:rsidRDefault="008D36D8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8D36D8" w:rsidRPr="00237778" w:rsidRDefault="008D36D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8D36D8" w:rsidRPr="00237778" w:rsidRDefault="008D36D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8D36D8" w:rsidRDefault="008D36D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8D36D8" w:rsidRPr="00237778" w:rsidRDefault="008D36D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8D36D8" w:rsidRDefault="008D36D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8D36D8" w:rsidRDefault="008D36D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8D36D8" w:rsidRPr="00237778" w:rsidRDefault="008D36D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8D36D8" w:rsidRPr="00237778" w:rsidRDefault="008D36D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8D36D8" w:rsidRDefault="008D36D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8D36D8" w:rsidRPr="00237778" w:rsidRDefault="008D36D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8D36D8" w:rsidRPr="008D42BC" w:rsidRDefault="008D36D8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8D36D8" w:rsidRPr="008D42BC" w:rsidRDefault="008D36D8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8D36D8" w:rsidRPr="002E4FFE" w:rsidRDefault="008D36D8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8D36D8" w:rsidRPr="00237778" w:rsidRDefault="008D36D8" w:rsidP="00E93D27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2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sectPr w:rsidR="008D36D8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6D8" w:rsidRDefault="008D36D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8D36D8" w:rsidRDefault="008D36D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6D8" w:rsidRDefault="008D36D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8D36D8" w:rsidRDefault="008D36D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6D8" w:rsidRPr="00237778" w:rsidRDefault="008D36D8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FS.271.16.2022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412AE"/>
    <w:rsid w:val="00051374"/>
    <w:rsid w:val="000717A6"/>
    <w:rsid w:val="000814B1"/>
    <w:rsid w:val="000837AD"/>
    <w:rsid w:val="00097E55"/>
    <w:rsid w:val="000B4B39"/>
    <w:rsid w:val="000C4FA2"/>
    <w:rsid w:val="000C5B3F"/>
    <w:rsid w:val="000D2E7B"/>
    <w:rsid w:val="001110F3"/>
    <w:rsid w:val="001121CC"/>
    <w:rsid w:val="00175208"/>
    <w:rsid w:val="0019207B"/>
    <w:rsid w:val="001945E7"/>
    <w:rsid w:val="001B01D4"/>
    <w:rsid w:val="00236D9D"/>
    <w:rsid w:val="00237778"/>
    <w:rsid w:val="00256DA6"/>
    <w:rsid w:val="00267068"/>
    <w:rsid w:val="00275863"/>
    <w:rsid w:val="002E4FFE"/>
    <w:rsid w:val="003235FF"/>
    <w:rsid w:val="003463E2"/>
    <w:rsid w:val="003804A4"/>
    <w:rsid w:val="003B7CB8"/>
    <w:rsid w:val="003E49F3"/>
    <w:rsid w:val="003F71B6"/>
    <w:rsid w:val="003F76F3"/>
    <w:rsid w:val="004068F5"/>
    <w:rsid w:val="00424EDE"/>
    <w:rsid w:val="00441799"/>
    <w:rsid w:val="00450389"/>
    <w:rsid w:val="004634D9"/>
    <w:rsid w:val="00466707"/>
    <w:rsid w:val="00490207"/>
    <w:rsid w:val="004907FB"/>
    <w:rsid w:val="004925E9"/>
    <w:rsid w:val="004B444B"/>
    <w:rsid w:val="004D643A"/>
    <w:rsid w:val="004E32E9"/>
    <w:rsid w:val="00512100"/>
    <w:rsid w:val="00536957"/>
    <w:rsid w:val="005462DA"/>
    <w:rsid w:val="005670FC"/>
    <w:rsid w:val="005842C5"/>
    <w:rsid w:val="005B26CE"/>
    <w:rsid w:val="005B2AEE"/>
    <w:rsid w:val="005B3600"/>
    <w:rsid w:val="005D1B38"/>
    <w:rsid w:val="005F015E"/>
    <w:rsid w:val="005F2313"/>
    <w:rsid w:val="006033E5"/>
    <w:rsid w:val="0060755A"/>
    <w:rsid w:val="00616D96"/>
    <w:rsid w:val="00681A87"/>
    <w:rsid w:val="00696AF6"/>
    <w:rsid w:val="006A0AA4"/>
    <w:rsid w:val="006B5CAA"/>
    <w:rsid w:val="006C5200"/>
    <w:rsid w:val="006C6443"/>
    <w:rsid w:val="00717A9D"/>
    <w:rsid w:val="00730FBB"/>
    <w:rsid w:val="00733565"/>
    <w:rsid w:val="00752018"/>
    <w:rsid w:val="00763E00"/>
    <w:rsid w:val="007714C0"/>
    <w:rsid w:val="00785FBE"/>
    <w:rsid w:val="007A6AEB"/>
    <w:rsid w:val="007A7A5A"/>
    <w:rsid w:val="007C184A"/>
    <w:rsid w:val="007D0020"/>
    <w:rsid w:val="007E2EA2"/>
    <w:rsid w:val="007F057E"/>
    <w:rsid w:val="00817F8E"/>
    <w:rsid w:val="00820C2C"/>
    <w:rsid w:val="008304DC"/>
    <w:rsid w:val="008554A8"/>
    <w:rsid w:val="0086602B"/>
    <w:rsid w:val="00891F63"/>
    <w:rsid w:val="008B6645"/>
    <w:rsid w:val="008D36D8"/>
    <w:rsid w:val="008D42BC"/>
    <w:rsid w:val="009156EB"/>
    <w:rsid w:val="00955B77"/>
    <w:rsid w:val="00983108"/>
    <w:rsid w:val="009926BF"/>
    <w:rsid w:val="009E0838"/>
    <w:rsid w:val="009E4C47"/>
    <w:rsid w:val="00A010B8"/>
    <w:rsid w:val="00A35F2E"/>
    <w:rsid w:val="00A54E43"/>
    <w:rsid w:val="00A72A30"/>
    <w:rsid w:val="00A74898"/>
    <w:rsid w:val="00A771CF"/>
    <w:rsid w:val="00A84687"/>
    <w:rsid w:val="00B0094A"/>
    <w:rsid w:val="00B15D03"/>
    <w:rsid w:val="00B1658C"/>
    <w:rsid w:val="00B348C6"/>
    <w:rsid w:val="00B36A81"/>
    <w:rsid w:val="00B672DE"/>
    <w:rsid w:val="00BA5965"/>
    <w:rsid w:val="00BA791E"/>
    <w:rsid w:val="00BE67AD"/>
    <w:rsid w:val="00C32C36"/>
    <w:rsid w:val="00C555CE"/>
    <w:rsid w:val="00C55DF0"/>
    <w:rsid w:val="00C72A5B"/>
    <w:rsid w:val="00C96EA7"/>
    <w:rsid w:val="00CE2A93"/>
    <w:rsid w:val="00D01B6F"/>
    <w:rsid w:val="00D03876"/>
    <w:rsid w:val="00D3527B"/>
    <w:rsid w:val="00DB5D99"/>
    <w:rsid w:val="00DC23D5"/>
    <w:rsid w:val="00DC406B"/>
    <w:rsid w:val="00DC5AFB"/>
    <w:rsid w:val="00DD72A5"/>
    <w:rsid w:val="00DE6BBB"/>
    <w:rsid w:val="00DF3459"/>
    <w:rsid w:val="00E37314"/>
    <w:rsid w:val="00E53D20"/>
    <w:rsid w:val="00E61551"/>
    <w:rsid w:val="00E93D27"/>
    <w:rsid w:val="00E97E59"/>
    <w:rsid w:val="00EA4A1B"/>
    <w:rsid w:val="00EE5462"/>
    <w:rsid w:val="00EF6470"/>
    <w:rsid w:val="00F10FE1"/>
    <w:rsid w:val="00F12253"/>
    <w:rsid w:val="00F15A9B"/>
    <w:rsid w:val="00F23142"/>
    <w:rsid w:val="00F265D0"/>
    <w:rsid w:val="00F37EC7"/>
    <w:rsid w:val="00F620EF"/>
    <w:rsid w:val="00F727A3"/>
    <w:rsid w:val="00F74CB5"/>
    <w:rsid w:val="00F762BD"/>
    <w:rsid w:val="00FC1CF1"/>
    <w:rsid w:val="00FE1FA9"/>
    <w:rsid w:val="00FF0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25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156</Words>
  <Characters>936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29</cp:revision>
  <dcterms:created xsi:type="dcterms:W3CDTF">2021-04-20T12:41:00Z</dcterms:created>
  <dcterms:modified xsi:type="dcterms:W3CDTF">2022-11-03T12:44:00Z</dcterms:modified>
</cp:coreProperties>
</file>